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06" w:type="dxa"/>
        <w:tblLook w:val="01E0"/>
      </w:tblPr>
      <w:tblGrid>
        <w:gridCol w:w="7938"/>
        <w:gridCol w:w="7230"/>
      </w:tblGrid>
      <w:tr w:rsidR="00A0095F" w:rsidRPr="00A65769">
        <w:tc>
          <w:tcPr>
            <w:tcW w:w="7938" w:type="dxa"/>
          </w:tcPr>
          <w:p w:rsidR="00A0095F" w:rsidRDefault="00A0095F" w:rsidP="00A65769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TRƯỜNG CAO ĐẲNG KINH TẾ – KỸ THUẬT PHÚ LÂM</w:t>
            </w:r>
          </w:p>
        </w:tc>
        <w:tc>
          <w:tcPr>
            <w:tcW w:w="7230" w:type="dxa"/>
          </w:tcPr>
          <w:p w:rsidR="00A0095F" w:rsidRPr="00A65769" w:rsidRDefault="00A0095F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</w:tc>
      </w:tr>
      <w:tr w:rsidR="00A0095F" w:rsidRPr="00A65769">
        <w:tc>
          <w:tcPr>
            <w:tcW w:w="7938" w:type="dxa"/>
          </w:tcPr>
          <w:p w:rsidR="00A0095F" w:rsidRPr="0072374F" w:rsidRDefault="00A0095F" w:rsidP="005D57F6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2374F">
              <w:rPr>
                <w:b/>
                <w:bCs/>
                <w:sz w:val="24"/>
                <w:szCs w:val="24"/>
                <w:lang w:val="fr-FR"/>
              </w:rPr>
              <w:t>KHOA …………………………</w:t>
            </w:r>
          </w:p>
        </w:tc>
        <w:tc>
          <w:tcPr>
            <w:tcW w:w="7230" w:type="dxa"/>
          </w:tcPr>
          <w:p w:rsidR="00A0095F" w:rsidRPr="0072374F" w:rsidRDefault="00A0095F" w:rsidP="005D57F6">
            <w:pPr>
              <w:jc w:val="center"/>
              <w:rPr>
                <w:b/>
                <w:bCs/>
                <w:sz w:val="26"/>
                <w:szCs w:val="26"/>
              </w:rPr>
            </w:pPr>
            <w:r w:rsidRPr="0072374F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A0095F" w:rsidRPr="00A65769">
        <w:tc>
          <w:tcPr>
            <w:tcW w:w="7938" w:type="dxa"/>
          </w:tcPr>
          <w:p w:rsidR="00A0095F" w:rsidRPr="005D57F6" w:rsidRDefault="00A0095F" w:rsidP="005D57F6">
            <w:pPr>
              <w:spacing w:before="120"/>
              <w:jc w:val="center"/>
              <w:rPr>
                <w:b/>
                <w:bCs/>
                <w:sz w:val="26"/>
                <w:szCs w:val="26"/>
                <w:u w:val="single"/>
                <w:lang w:val="fr-FR"/>
              </w:rPr>
            </w:pPr>
            <w:r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157.2pt,1.3pt" to="224.4pt,1.3pt"/>
              </w:pict>
            </w:r>
          </w:p>
        </w:tc>
        <w:tc>
          <w:tcPr>
            <w:tcW w:w="7230" w:type="dxa"/>
          </w:tcPr>
          <w:p w:rsidR="00A0095F" w:rsidRPr="005D57F6" w:rsidRDefault="00A0095F" w:rsidP="005D57F6">
            <w:pPr>
              <w:spacing w:before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noProof/>
              </w:rPr>
              <w:pict>
                <v:line id="_x0000_s1027" style="position:absolute;left:0;text-align:left;z-index:251659264;mso-position-horizontal-relative:text;mso-position-vertical-relative:text" from="97.25pt,2.4pt" to="252.05pt,2.4pt"/>
              </w:pict>
            </w:r>
            <w:r w:rsidRPr="00922243">
              <w:rPr>
                <w:i/>
                <w:iCs/>
                <w:sz w:val="26"/>
                <w:szCs w:val="26"/>
              </w:rPr>
              <w:t>T</w:t>
            </w:r>
            <w:r>
              <w:rPr>
                <w:i/>
                <w:iCs/>
                <w:sz w:val="26"/>
                <w:szCs w:val="26"/>
              </w:rPr>
              <w:t>P.Hồ Chí Minh</w:t>
            </w:r>
            <w:r w:rsidRPr="00922243">
              <w:rPr>
                <w:i/>
                <w:iCs/>
                <w:sz w:val="26"/>
                <w:szCs w:val="26"/>
              </w:rPr>
              <w:t>, ngày …… tháng …… năm 201…</w:t>
            </w:r>
          </w:p>
        </w:tc>
      </w:tr>
    </w:tbl>
    <w:p w:rsidR="00A0095F" w:rsidRDefault="00A0095F" w:rsidP="005743C0">
      <w:pPr>
        <w:jc w:val="center"/>
        <w:rPr>
          <w:b/>
          <w:bCs/>
          <w:sz w:val="28"/>
          <w:szCs w:val="28"/>
        </w:rPr>
      </w:pPr>
    </w:p>
    <w:p w:rsidR="00A0095F" w:rsidRPr="006046A9" w:rsidRDefault="00A0095F" w:rsidP="005743C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BẢNG PHÂN CÔNG GIẢNG VIÊN HƯỚNG DẪN KHÓA LUẬN</w:t>
      </w:r>
    </w:p>
    <w:p w:rsidR="00A0095F" w:rsidRPr="00922243" w:rsidRDefault="00A0095F" w:rsidP="00AB4ADD">
      <w:pPr>
        <w:spacing w:before="120"/>
        <w:jc w:val="center"/>
        <w:rPr>
          <w:b/>
          <w:bCs/>
          <w:sz w:val="28"/>
          <w:szCs w:val="28"/>
        </w:rPr>
      </w:pPr>
      <w:r w:rsidRPr="00922243">
        <w:rPr>
          <w:b/>
          <w:bCs/>
          <w:sz w:val="28"/>
          <w:szCs w:val="28"/>
        </w:rPr>
        <w:t xml:space="preserve">Học kỳ … năm học 201… - 201… </w:t>
      </w:r>
    </w:p>
    <w:p w:rsidR="00A0095F" w:rsidRPr="00413094" w:rsidRDefault="00A0095F" w:rsidP="00A16E04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9"/>
        <w:gridCol w:w="4194"/>
        <w:gridCol w:w="2473"/>
        <w:gridCol w:w="2732"/>
        <w:gridCol w:w="1799"/>
        <w:gridCol w:w="2188"/>
      </w:tblGrid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 xml:space="preserve">Giảng viên 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40E22">
              <w:rPr>
                <w:b/>
                <w:bCs/>
                <w:sz w:val="26"/>
                <w:szCs w:val="26"/>
              </w:rPr>
              <w:t>hướng dẫn</w:t>
            </w: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  <w:r>
              <w:rPr>
                <w:b/>
                <w:bCs/>
                <w:sz w:val="26"/>
                <w:szCs w:val="26"/>
              </w:rPr>
              <w:br/>
              <w:t>SV thực hiện</w:t>
            </w: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MSSV</w:t>
            </w: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0095F" w:rsidRPr="00840E22">
        <w:tc>
          <w:tcPr>
            <w:tcW w:w="835" w:type="dxa"/>
            <w:vAlign w:val="center"/>
          </w:tcPr>
          <w:p w:rsidR="00A0095F" w:rsidRPr="00840E22" w:rsidRDefault="00A0095F" w:rsidP="005D57F6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6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0095F" w:rsidRPr="00840E22" w:rsidRDefault="00A0095F" w:rsidP="005D57F6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A0095F" w:rsidRDefault="00A0095F" w:rsidP="00A76C95">
      <w:pPr>
        <w:rPr>
          <w:sz w:val="26"/>
          <w:szCs w:val="26"/>
        </w:rPr>
      </w:pPr>
    </w:p>
    <w:tbl>
      <w:tblPr>
        <w:tblW w:w="0" w:type="auto"/>
        <w:jc w:val="center"/>
        <w:tblLook w:val="00A0"/>
      </w:tblPr>
      <w:tblGrid>
        <w:gridCol w:w="3085"/>
        <w:gridCol w:w="3544"/>
        <w:gridCol w:w="4027"/>
        <w:gridCol w:w="3559"/>
      </w:tblGrid>
      <w:tr w:rsidR="00A0095F" w:rsidRPr="00A76C95">
        <w:trPr>
          <w:jc w:val="center"/>
        </w:trPr>
        <w:tc>
          <w:tcPr>
            <w:tcW w:w="3085" w:type="dxa"/>
          </w:tcPr>
          <w:p w:rsidR="00A0095F" w:rsidRPr="00A73482" w:rsidRDefault="00A0095F" w:rsidP="00A76C95">
            <w:pPr>
              <w:tabs>
                <w:tab w:val="left" w:pos="567"/>
              </w:tabs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73482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A0095F" w:rsidRPr="0072374F" w:rsidRDefault="00A0095F" w:rsidP="0072374F">
            <w:pPr>
              <w:jc w:val="both"/>
              <w:rPr>
                <w:sz w:val="22"/>
                <w:szCs w:val="22"/>
              </w:rPr>
            </w:pPr>
            <w:r w:rsidRPr="0072374F">
              <w:rPr>
                <w:sz w:val="22"/>
                <w:szCs w:val="22"/>
              </w:rPr>
              <w:t>- Ban giám hiệu (để b/c)</w:t>
            </w:r>
            <w:r>
              <w:rPr>
                <w:sz w:val="22"/>
                <w:szCs w:val="22"/>
              </w:rPr>
              <w:t>;</w:t>
            </w:r>
          </w:p>
          <w:p w:rsidR="00A0095F" w:rsidRPr="0072374F" w:rsidRDefault="00A0095F" w:rsidP="0072374F">
            <w:pPr>
              <w:jc w:val="both"/>
              <w:rPr>
                <w:sz w:val="22"/>
                <w:szCs w:val="22"/>
              </w:rPr>
            </w:pPr>
            <w:r w:rsidRPr="0072374F">
              <w:rPr>
                <w:b/>
                <w:bCs/>
                <w:sz w:val="22"/>
                <w:szCs w:val="22"/>
              </w:rPr>
              <w:t xml:space="preserve">- </w:t>
            </w:r>
            <w:r w:rsidRPr="0072374F">
              <w:rPr>
                <w:sz w:val="22"/>
                <w:szCs w:val="22"/>
              </w:rPr>
              <w:t>P. ĐT (để t/h);</w:t>
            </w:r>
          </w:p>
          <w:p w:rsidR="00A0095F" w:rsidRPr="00A76C95" w:rsidRDefault="00A0095F" w:rsidP="0072374F">
            <w:pPr>
              <w:rPr>
                <w:sz w:val="26"/>
                <w:szCs w:val="26"/>
              </w:rPr>
            </w:pPr>
            <w:r w:rsidRPr="0072374F">
              <w:rPr>
                <w:sz w:val="22"/>
                <w:szCs w:val="22"/>
              </w:rPr>
              <w:t>- Lưu: VPK.</w:t>
            </w:r>
          </w:p>
        </w:tc>
        <w:tc>
          <w:tcPr>
            <w:tcW w:w="3544" w:type="dxa"/>
          </w:tcPr>
          <w:p w:rsidR="00A0095F" w:rsidRPr="00A76C95" w:rsidRDefault="00A0095F" w:rsidP="00A76C95">
            <w:pPr>
              <w:jc w:val="center"/>
              <w:rPr>
                <w:sz w:val="26"/>
                <w:szCs w:val="26"/>
              </w:rPr>
            </w:pPr>
            <w:r w:rsidRPr="00A76C95">
              <w:rPr>
                <w:b/>
                <w:bCs/>
                <w:sz w:val="26"/>
                <w:szCs w:val="26"/>
              </w:rPr>
              <w:t>HIỆU TRƯỞNG</w:t>
            </w:r>
          </w:p>
        </w:tc>
        <w:tc>
          <w:tcPr>
            <w:tcW w:w="4027" w:type="dxa"/>
          </w:tcPr>
          <w:p w:rsidR="00A0095F" w:rsidRPr="00A76C95" w:rsidRDefault="00A0095F" w:rsidP="005D57F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 xml:space="preserve">TRƯỞNG </w:t>
            </w:r>
            <w:r w:rsidRPr="00A76C95">
              <w:rPr>
                <w:b/>
                <w:bCs/>
                <w:sz w:val="26"/>
                <w:szCs w:val="26"/>
              </w:rPr>
              <w:t>P</w:t>
            </w:r>
            <w:r>
              <w:rPr>
                <w:b/>
                <w:bCs/>
                <w:sz w:val="26"/>
                <w:szCs w:val="26"/>
              </w:rPr>
              <w:t>HÒNG</w:t>
            </w:r>
            <w:r w:rsidRPr="00A76C95">
              <w:rPr>
                <w:b/>
                <w:bCs/>
                <w:sz w:val="26"/>
                <w:szCs w:val="26"/>
              </w:rPr>
              <w:t xml:space="preserve"> Đ</w:t>
            </w:r>
            <w:r>
              <w:rPr>
                <w:b/>
                <w:bCs/>
                <w:sz w:val="26"/>
                <w:szCs w:val="26"/>
              </w:rPr>
              <w:t>ÀO TẠO</w:t>
            </w:r>
          </w:p>
        </w:tc>
        <w:tc>
          <w:tcPr>
            <w:tcW w:w="3559" w:type="dxa"/>
          </w:tcPr>
          <w:p w:rsidR="00A0095F" w:rsidRPr="00A76C95" w:rsidRDefault="00A0095F" w:rsidP="00A76C95">
            <w:pPr>
              <w:jc w:val="center"/>
              <w:rPr>
                <w:sz w:val="26"/>
                <w:szCs w:val="26"/>
              </w:rPr>
            </w:pPr>
            <w:r w:rsidRPr="00A76C95">
              <w:rPr>
                <w:b/>
                <w:bCs/>
                <w:sz w:val="26"/>
                <w:szCs w:val="26"/>
              </w:rPr>
              <w:t>TRƯỞNG KHOA</w:t>
            </w:r>
          </w:p>
        </w:tc>
      </w:tr>
    </w:tbl>
    <w:p w:rsidR="00A0095F" w:rsidRDefault="00A0095F" w:rsidP="00A76C95">
      <w:pPr>
        <w:rPr>
          <w:sz w:val="26"/>
          <w:szCs w:val="26"/>
        </w:rPr>
      </w:pPr>
    </w:p>
    <w:p w:rsidR="00A0095F" w:rsidRDefault="00A0095F" w:rsidP="00A76C95">
      <w:pPr>
        <w:rPr>
          <w:sz w:val="26"/>
          <w:szCs w:val="26"/>
        </w:rPr>
      </w:pPr>
    </w:p>
    <w:p w:rsidR="00A0095F" w:rsidRDefault="00A0095F" w:rsidP="00A76C95">
      <w:pPr>
        <w:rPr>
          <w:sz w:val="26"/>
          <w:szCs w:val="26"/>
        </w:rPr>
      </w:pPr>
    </w:p>
    <w:p w:rsidR="00A0095F" w:rsidRDefault="00A0095F" w:rsidP="00D11F8D">
      <w:pPr>
        <w:rPr>
          <w:i/>
          <w:iCs/>
          <w:sz w:val="26"/>
          <w:szCs w:val="26"/>
        </w:rPr>
      </w:pPr>
      <w:r w:rsidRPr="00D11F8D">
        <w:rPr>
          <w:i/>
          <w:iCs/>
          <w:sz w:val="26"/>
          <w:szCs w:val="26"/>
          <w:u w:val="single"/>
        </w:rPr>
        <w:t>Ghi chú:</w:t>
      </w:r>
      <w:r>
        <w:rPr>
          <w:i/>
          <w:iCs/>
          <w:sz w:val="26"/>
          <w:szCs w:val="26"/>
        </w:rPr>
        <w:tab/>
        <w:t>Một đề tài tối đa không quá 03 sinh viên</w:t>
      </w:r>
    </w:p>
    <w:p w:rsidR="00A0095F" w:rsidRPr="00D11F8D" w:rsidRDefault="00A0095F" w:rsidP="00D11F8D">
      <w:pPr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>Một giảng viên hướng dẫn tối đa không quá 05 đề tài</w:t>
      </w:r>
    </w:p>
    <w:sectPr w:rsidR="00A0095F" w:rsidRPr="00D11F8D" w:rsidSect="009861A5">
      <w:footerReference w:type="default" r:id="rId7"/>
      <w:headerReference w:type="first" r:id="rId8"/>
      <w:footerReference w:type="first" r:id="rId9"/>
      <w:pgSz w:w="16834" w:h="11909" w:orient="landscape" w:code="9"/>
      <w:pgMar w:top="567" w:right="1134" w:bottom="567" w:left="1701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95F" w:rsidRDefault="00A0095F">
      <w:r>
        <w:separator/>
      </w:r>
    </w:p>
  </w:endnote>
  <w:endnote w:type="continuationSeparator" w:id="1">
    <w:p w:rsidR="00A0095F" w:rsidRDefault="00A00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5F" w:rsidRDefault="00A0095F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5F" w:rsidRPr="009861A5" w:rsidRDefault="00A0095F" w:rsidP="009861A5">
    <w:pPr>
      <w:pStyle w:val="Footer"/>
      <w:tabs>
        <w:tab w:val="clear" w:pos="4320"/>
        <w:tab w:val="clear" w:pos="8640"/>
        <w:tab w:val="right" w:pos="14034"/>
      </w:tabs>
      <w:rPr>
        <w:sz w:val="26"/>
        <w:szCs w:val="26"/>
      </w:rPr>
    </w:pPr>
    <w:r w:rsidRPr="009861A5">
      <w:rPr>
        <w:sz w:val="26"/>
        <w:szCs w:val="26"/>
      </w:rPr>
      <w:t>BM04</w:t>
    </w:r>
    <w:r>
      <w:rPr>
        <w:sz w:val="26"/>
        <w:szCs w:val="26"/>
      </w:rPr>
      <w:t>-</w:t>
    </w:r>
    <w:r w:rsidRPr="009861A5">
      <w:rPr>
        <w:sz w:val="26"/>
        <w:szCs w:val="26"/>
      </w:rPr>
      <w:t>QT</w:t>
    </w:r>
    <w:r>
      <w:rPr>
        <w:sz w:val="26"/>
        <w:szCs w:val="26"/>
      </w:rPr>
      <w:t>/</w:t>
    </w:r>
    <w:r w:rsidRPr="009861A5">
      <w:rPr>
        <w:sz w:val="26"/>
        <w:szCs w:val="26"/>
      </w:rPr>
      <w:t>13/</w:t>
    </w:r>
    <w:r>
      <w:rPr>
        <w:sz w:val="26"/>
        <w:szCs w:val="26"/>
      </w:rPr>
      <w:t>P.Đ</w:t>
    </w:r>
    <w:r w:rsidRPr="009861A5">
      <w:rPr>
        <w:sz w:val="26"/>
        <w:szCs w:val="26"/>
      </w:rPr>
      <w:t>T</w:t>
    </w:r>
    <w:r w:rsidRPr="009861A5">
      <w:rPr>
        <w:sz w:val="26"/>
        <w:szCs w:val="26"/>
      </w:rPr>
      <w:tab/>
    </w:r>
    <w:r w:rsidRPr="009861A5">
      <w:rPr>
        <w:sz w:val="26"/>
        <w:szCs w:val="26"/>
      </w:rPr>
      <w:fldChar w:fldCharType="begin"/>
    </w:r>
    <w:r w:rsidRPr="009861A5">
      <w:rPr>
        <w:sz w:val="26"/>
        <w:szCs w:val="26"/>
      </w:rPr>
      <w:instrText xml:space="preserve"> PAGE   \* MERGEFORMAT </w:instrText>
    </w:r>
    <w:r w:rsidRPr="009861A5">
      <w:rPr>
        <w:sz w:val="26"/>
        <w:szCs w:val="26"/>
      </w:rPr>
      <w:fldChar w:fldCharType="separate"/>
    </w:r>
    <w:r>
      <w:rPr>
        <w:noProof/>
        <w:sz w:val="26"/>
        <w:szCs w:val="26"/>
      </w:rPr>
      <w:t>1</w:t>
    </w:r>
    <w:r w:rsidRPr="009861A5">
      <w:rPr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95F" w:rsidRDefault="00A0095F">
      <w:r>
        <w:separator/>
      </w:r>
    </w:p>
  </w:footnote>
  <w:footnote w:type="continuationSeparator" w:id="1">
    <w:p w:rsidR="00A0095F" w:rsidRDefault="00A00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5F" w:rsidRPr="009861A5" w:rsidRDefault="00A0095F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340A3"/>
    <w:rsid w:val="00045B20"/>
    <w:rsid w:val="000578FA"/>
    <w:rsid w:val="0009183F"/>
    <w:rsid w:val="00094271"/>
    <w:rsid w:val="0009517C"/>
    <w:rsid w:val="00095210"/>
    <w:rsid w:val="00097857"/>
    <w:rsid w:val="000C3D27"/>
    <w:rsid w:val="000D634D"/>
    <w:rsid w:val="000E20BD"/>
    <w:rsid w:val="001006C5"/>
    <w:rsid w:val="00101A4F"/>
    <w:rsid w:val="001C5740"/>
    <w:rsid w:val="001F126F"/>
    <w:rsid w:val="00240382"/>
    <w:rsid w:val="002504B0"/>
    <w:rsid w:val="002563C2"/>
    <w:rsid w:val="002C191F"/>
    <w:rsid w:val="002E522F"/>
    <w:rsid w:val="002E58AF"/>
    <w:rsid w:val="00303C23"/>
    <w:rsid w:val="00331901"/>
    <w:rsid w:val="00337A67"/>
    <w:rsid w:val="003659B2"/>
    <w:rsid w:val="0037512F"/>
    <w:rsid w:val="003F461D"/>
    <w:rsid w:val="00413094"/>
    <w:rsid w:val="004437AB"/>
    <w:rsid w:val="0045054C"/>
    <w:rsid w:val="00453B3F"/>
    <w:rsid w:val="0046098E"/>
    <w:rsid w:val="004673C2"/>
    <w:rsid w:val="00491593"/>
    <w:rsid w:val="00494246"/>
    <w:rsid w:val="00527001"/>
    <w:rsid w:val="00534D71"/>
    <w:rsid w:val="00545CF2"/>
    <w:rsid w:val="00551D00"/>
    <w:rsid w:val="005743C0"/>
    <w:rsid w:val="005D57F6"/>
    <w:rsid w:val="006046A9"/>
    <w:rsid w:val="00620BF5"/>
    <w:rsid w:val="006E2818"/>
    <w:rsid w:val="006E6462"/>
    <w:rsid w:val="0072374F"/>
    <w:rsid w:val="007622E7"/>
    <w:rsid w:val="0078674A"/>
    <w:rsid w:val="00786A7D"/>
    <w:rsid w:val="007B2EE8"/>
    <w:rsid w:val="007B391F"/>
    <w:rsid w:val="007B6DBF"/>
    <w:rsid w:val="007D0053"/>
    <w:rsid w:val="007F259D"/>
    <w:rsid w:val="008052AF"/>
    <w:rsid w:val="00824A53"/>
    <w:rsid w:val="00832672"/>
    <w:rsid w:val="00840E22"/>
    <w:rsid w:val="0089584D"/>
    <w:rsid w:val="009169A3"/>
    <w:rsid w:val="00922243"/>
    <w:rsid w:val="00932702"/>
    <w:rsid w:val="009861A5"/>
    <w:rsid w:val="00A0095F"/>
    <w:rsid w:val="00A0409B"/>
    <w:rsid w:val="00A13B90"/>
    <w:rsid w:val="00A16E04"/>
    <w:rsid w:val="00A65769"/>
    <w:rsid w:val="00A73482"/>
    <w:rsid w:val="00A76C95"/>
    <w:rsid w:val="00A856DF"/>
    <w:rsid w:val="00AB4ADD"/>
    <w:rsid w:val="00AF4A3B"/>
    <w:rsid w:val="00B67DA7"/>
    <w:rsid w:val="00BA1885"/>
    <w:rsid w:val="00BC7360"/>
    <w:rsid w:val="00BF1A53"/>
    <w:rsid w:val="00BF66D4"/>
    <w:rsid w:val="00C03427"/>
    <w:rsid w:val="00C2329C"/>
    <w:rsid w:val="00C53E01"/>
    <w:rsid w:val="00C614B3"/>
    <w:rsid w:val="00C9136D"/>
    <w:rsid w:val="00CC10BB"/>
    <w:rsid w:val="00CC23B6"/>
    <w:rsid w:val="00D01861"/>
    <w:rsid w:val="00D11F8D"/>
    <w:rsid w:val="00D24EC7"/>
    <w:rsid w:val="00D540A6"/>
    <w:rsid w:val="00E54FD5"/>
    <w:rsid w:val="00EE3A97"/>
    <w:rsid w:val="00EE3C40"/>
    <w:rsid w:val="00F02DAF"/>
    <w:rsid w:val="00F11FBF"/>
    <w:rsid w:val="00F308ED"/>
    <w:rsid w:val="00F50FAF"/>
    <w:rsid w:val="00F9730F"/>
    <w:rsid w:val="00FD33A7"/>
    <w:rsid w:val="00FD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861A5"/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FB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87</Words>
  <Characters>497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9</cp:revision>
  <dcterms:created xsi:type="dcterms:W3CDTF">2013-12-06T00:04:00Z</dcterms:created>
  <dcterms:modified xsi:type="dcterms:W3CDTF">2014-06-24T02:43:00Z</dcterms:modified>
</cp:coreProperties>
</file>